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93B02" w14:textId="7239FBFA" w:rsidR="00BA00AB" w:rsidRDefault="00983C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de SWYNE</w:t>
      </w:r>
      <w:r>
        <w:rPr>
          <w:rFonts w:cs="Times New Roman"/>
          <w:szCs w:val="24"/>
        </w:rPr>
        <w:t xml:space="preserve">       (d.1407-8)</w:t>
      </w:r>
    </w:p>
    <w:p w14:paraId="3DE4BA4A" w14:textId="4EE6197D" w:rsidR="00983C91" w:rsidRDefault="00983C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 Barker.</w:t>
      </w:r>
    </w:p>
    <w:p w14:paraId="212ADB25" w14:textId="77777777" w:rsidR="00983C91" w:rsidRDefault="00983C91" w:rsidP="009139A6">
      <w:pPr>
        <w:pStyle w:val="NoSpacing"/>
        <w:rPr>
          <w:rFonts w:cs="Times New Roman"/>
          <w:szCs w:val="24"/>
        </w:rPr>
      </w:pPr>
    </w:p>
    <w:p w14:paraId="3E6CC797" w14:textId="77777777" w:rsidR="00983C91" w:rsidRDefault="00983C91" w:rsidP="009139A6">
      <w:pPr>
        <w:pStyle w:val="NoSpacing"/>
        <w:rPr>
          <w:rFonts w:cs="Times New Roman"/>
          <w:szCs w:val="24"/>
        </w:rPr>
      </w:pPr>
    </w:p>
    <w:p w14:paraId="033874D8" w14:textId="3D9C83E5" w:rsidR="00983C91" w:rsidRDefault="00983C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Sep.1407</w:t>
      </w:r>
      <w:r>
        <w:rPr>
          <w:rFonts w:cs="Times New Roman"/>
          <w:szCs w:val="24"/>
        </w:rPr>
        <w:tab/>
        <w:t>He made his Will.   (W.Y.R. p.162)</w:t>
      </w:r>
    </w:p>
    <w:p w14:paraId="2693CE6A" w14:textId="24F5C624" w:rsidR="00983C91" w:rsidRDefault="00983C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Feb.1408</w:t>
      </w:r>
      <w:r>
        <w:rPr>
          <w:rFonts w:cs="Times New Roman"/>
          <w:szCs w:val="24"/>
        </w:rPr>
        <w:tab/>
        <w:t>Probate of his Will.   (ibid.)</w:t>
      </w:r>
    </w:p>
    <w:p w14:paraId="5300CE2B" w14:textId="77777777" w:rsidR="00983C91" w:rsidRDefault="00983C91" w:rsidP="009139A6">
      <w:pPr>
        <w:pStyle w:val="NoSpacing"/>
        <w:rPr>
          <w:rFonts w:cs="Times New Roman"/>
          <w:szCs w:val="24"/>
        </w:rPr>
      </w:pPr>
    </w:p>
    <w:p w14:paraId="46A0DF05" w14:textId="77777777" w:rsidR="00983C91" w:rsidRDefault="00983C91" w:rsidP="009139A6">
      <w:pPr>
        <w:pStyle w:val="NoSpacing"/>
        <w:rPr>
          <w:rFonts w:cs="Times New Roman"/>
          <w:szCs w:val="24"/>
        </w:rPr>
      </w:pPr>
    </w:p>
    <w:p w14:paraId="0BA802C3" w14:textId="511C13AF" w:rsidR="00983C91" w:rsidRPr="00983C91" w:rsidRDefault="00983C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sectPr w:rsidR="00983C91" w:rsidRPr="00983C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38F4" w14:textId="77777777" w:rsidR="00983C91" w:rsidRDefault="00983C91" w:rsidP="009139A6">
      <w:r>
        <w:separator/>
      </w:r>
    </w:p>
  </w:endnote>
  <w:endnote w:type="continuationSeparator" w:id="0">
    <w:p w14:paraId="0BC3C3BA" w14:textId="77777777" w:rsidR="00983C91" w:rsidRDefault="00983C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A9C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5C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827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9BC87" w14:textId="77777777" w:rsidR="00983C91" w:rsidRDefault="00983C91" w:rsidP="009139A6">
      <w:r>
        <w:separator/>
      </w:r>
    </w:p>
  </w:footnote>
  <w:footnote w:type="continuationSeparator" w:id="0">
    <w:p w14:paraId="3EFD1FDE" w14:textId="77777777" w:rsidR="00983C91" w:rsidRDefault="00983C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F3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F1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63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C91"/>
    <w:rsid w:val="000666E0"/>
    <w:rsid w:val="002510B7"/>
    <w:rsid w:val="005C130B"/>
    <w:rsid w:val="00826F5C"/>
    <w:rsid w:val="009139A6"/>
    <w:rsid w:val="009448BB"/>
    <w:rsid w:val="00947624"/>
    <w:rsid w:val="00983C9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CA0A8"/>
  <w15:chartTrackingRefBased/>
  <w15:docId w15:val="{C1EAE018-3749-4E4C-A688-4306EEE8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2023-11-09T10:07:00Z</dcterms:created>
  <dcterms:modified xsi:type="dcterms:W3CDTF">2023-11-09T10:10:00Z</dcterms:modified>
</cp:coreProperties>
</file>